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BE36" w14:textId="39727AC4" w:rsidR="001A7AF6" w:rsidRPr="00EA3D3B" w:rsidRDefault="001A7AF6" w:rsidP="00281CA6">
      <w:pPr>
        <w:rPr>
          <w:rFonts w:eastAsia="Times New Roman" w:cs="Times New Roman"/>
          <w:sz w:val="22"/>
          <w:lang w:eastAsia="nb-NO"/>
        </w:rPr>
      </w:pPr>
      <w:bookmarkStart w:id="0" w:name="Bekreftelse_på_tilbud"/>
      <w:bookmarkEnd w:id="0"/>
      <w:r w:rsidRPr="00EA3D3B">
        <w:rPr>
          <w:rFonts w:eastAsia="Times New Roman" w:cs="Times New Roman"/>
          <w:b/>
          <w:sz w:val="28"/>
          <w:szCs w:val="28"/>
          <w:lang w:eastAsia="nb-NO"/>
        </w:rPr>
        <w:t xml:space="preserve">Tilbudsbrev – </w:t>
      </w:r>
      <w:r w:rsidR="00FF5C35">
        <w:rPr>
          <w:rFonts w:eastAsia="Times New Roman" w:cs="Times New Roman"/>
          <w:b/>
          <w:sz w:val="28"/>
          <w:szCs w:val="28"/>
          <w:lang w:eastAsia="nb-NO"/>
        </w:rPr>
        <w:t xml:space="preserve">Ny legevakt </w:t>
      </w:r>
    </w:p>
    <w:p w14:paraId="0370F843" w14:textId="77777777" w:rsidR="001A7AF6" w:rsidRDefault="001A7AF6" w:rsidP="0084572B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</w:p>
    <w:p w14:paraId="077787D3" w14:textId="77777777" w:rsidR="00FC77F6" w:rsidRPr="00FC77F6" w:rsidRDefault="00FC77F6" w:rsidP="0084572B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</w:p>
    <w:p w14:paraId="1FF0D0CC" w14:textId="77777777" w:rsidR="001A7AF6" w:rsidRPr="00281CA6" w:rsidRDefault="007C42CE" w:rsidP="00512F01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cs="Times New Roman"/>
          <w:b/>
          <w:bCs/>
          <w:spacing w:val="-2"/>
          <w:sz w:val="22"/>
        </w:rPr>
      </w:pPr>
      <w:r w:rsidRPr="00281CA6">
        <w:rPr>
          <w:rFonts w:cs="Times New Roman"/>
          <w:b/>
          <w:bCs/>
          <w:spacing w:val="-2"/>
          <w:sz w:val="22"/>
        </w:rPr>
        <w:t>KONTAKTINFO</w:t>
      </w:r>
    </w:p>
    <w:p w14:paraId="7486ED42" w14:textId="77777777" w:rsidR="00512F01" w:rsidRPr="00FC77F6" w:rsidRDefault="00512F01" w:rsidP="007C42CE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</w:p>
    <w:p w14:paraId="6B4F417D" w14:textId="7DC5993D" w:rsidR="00127037" w:rsidRDefault="00127037" w:rsidP="007C42CE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  <w:r w:rsidRPr="00FC77F6">
        <w:rPr>
          <w:rFonts w:cs="Times New Roman"/>
          <w:b/>
          <w:bCs/>
          <w:spacing w:val="-2"/>
          <w:sz w:val="22"/>
        </w:rPr>
        <w:t>Opplysninger om leverandøren:</w:t>
      </w:r>
    </w:p>
    <w:p w14:paraId="0EF958AF" w14:textId="77777777" w:rsidR="00FC77F6" w:rsidRPr="00FC77F6" w:rsidRDefault="00FC77F6" w:rsidP="007C42CE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</w:p>
    <w:tbl>
      <w:tblPr>
        <w:tblW w:w="9363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4"/>
        <w:gridCol w:w="7229"/>
      </w:tblGrid>
      <w:tr w:rsidR="00512F01" w:rsidRPr="00FC77F6" w14:paraId="1887576C" w14:textId="77777777" w:rsidTr="00E445E4">
        <w:trPr>
          <w:trHeight w:val="300"/>
        </w:trPr>
        <w:tc>
          <w:tcPr>
            <w:tcW w:w="2134" w:type="dxa"/>
            <w:vAlign w:val="center"/>
            <w:hideMark/>
          </w:tcPr>
          <w:p w14:paraId="7749044B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Firmanavn:</w:t>
            </w:r>
          </w:p>
        </w:tc>
        <w:tc>
          <w:tcPr>
            <w:tcW w:w="7229" w:type="dxa"/>
            <w:vAlign w:val="center"/>
            <w:hideMark/>
          </w:tcPr>
          <w:p w14:paraId="4736B33F" w14:textId="206A0032" w:rsidR="00512F01" w:rsidRPr="00FC77F6" w:rsidRDefault="00512F01" w:rsidP="00512F01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512F01" w:rsidRPr="00FC77F6" w14:paraId="17A0F3A5" w14:textId="77777777" w:rsidTr="00E445E4">
        <w:trPr>
          <w:trHeight w:val="300"/>
        </w:trPr>
        <w:tc>
          <w:tcPr>
            <w:tcW w:w="2134" w:type="dxa"/>
            <w:vAlign w:val="center"/>
            <w:hideMark/>
          </w:tcPr>
          <w:p w14:paraId="1B31946A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Org. Nummer:</w:t>
            </w:r>
          </w:p>
        </w:tc>
        <w:tc>
          <w:tcPr>
            <w:tcW w:w="7229" w:type="dxa"/>
            <w:vAlign w:val="center"/>
            <w:hideMark/>
          </w:tcPr>
          <w:p w14:paraId="5817799A" w14:textId="358091E6" w:rsidR="00512F01" w:rsidRPr="00FC77F6" w:rsidRDefault="00512F01" w:rsidP="00512F01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> </w:t>
            </w:r>
          </w:p>
        </w:tc>
      </w:tr>
      <w:tr w:rsidR="00512F01" w:rsidRPr="00FC77F6" w14:paraId="3B3C2F26" w14:textId="77777777" w:rsidTr="00E445E4">
        <w:trPr>
          <w:trHeight w:val="300"/>
        </w:trPr>
        <w:tc>
          <w:tcPr>
            <w:tcW w:w="2134" w:type="dxa"/>
            <w:vAlign w:val="center"/>
            <w:hideMark/>
          </w:tcPr>
          <w:p w14:paraId="14AFCD99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Postadresse:</w:t>
            </w:r>
          </w:p>
        </w:tc>
        <w:tc>
          <w:tcPr>
            <w:tcW w:w="7229" w:type="dxa"/>
            <w:vAlign w:val="center"/>
            <w:hideMark/>
          </w:tcPr>
          <w:p w14:paraId="376F1317" w14:textId="1D9D4584" w:rsidR="00512F01" w:rsidRPr="00FC77F6" w:rsidRDefault="00512F01" w:rsidP="00512F01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> </w:t>
            </w:r>
          </w:p>
        </w:tc>
      </w:tr>
      <w:tr w:rsidR="00512F01" w:rsidRPr="00FC77F6" w14:paraId="5E7660A0" w14:textId="77777777" w:rsidTr="00E445E4">
        <w:trPr>
          <w:trHeight w:val="300"/>
        </w:trPr>
        <w:tc>
          <w:tcPr>
            <w:tcW w:w="2134" w:type="dxa"/>
            <w:vAlign w:val="center"/>
            <w:hideMark/>
          </w:tcPr>
          <w:p w14:paraId="0EE99DD3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Besøksadresse:</w:t>
            </w:r>
          </w:p>
        </w:tc>
        <w:tc>
          <w:tcPr>
            <w:tcW w:w="7229" w:type="dxa"/>
            <w:vAlign w:val="center"/>
            <w:hideMark/>
          </w:tcPr>
          <w:p w14:paraId="33585309" w14:textId="0727D183" w:rsidR="00512F01" w:rsidRPr="00FC77F6" w:rsidRDefault="00512F01" w:rsidP="00512F01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</w:tbl>
    <w:p w14:paraId="33316162" w14:textId="77777777" w:rsidR="00FC77F6" w:rsidRDefault="00FC77F6" w:rsidP="007C42CE">
      <w:pPr>
        <w:kinsoku w:val="0"/>
        <w:overflowPunct w:val="0"/>
        <w:autoSpaceDE w:val="0"/>
        <w:autoSpaceDN w:val="0"/>
        <w:adjustRightInd w:val="0"/>
        <w:ind w:left="116"/>
        <w:rPr>
          <w:rFonts w:cs="Times New Roman"/>
          <w:sz w:val="20"/>
          <w:szCs w:val="20"/>
        </w:rPr>
      </w:pPr>
    </w:p>
    <w:p w14:paraId="7E65CA97" w14:textId="3B61D4E6" w:rsidR="007C42CE" w:rsidRPr="00FC77F6" w:rsidRDefault="00EA3D3B" w:rsidP="007C42CE">
      <w:pPr>
        <w:kinsoku w:val="0"/>
        <w:overflowPunct w:val="0"/>
        <w:autoSpaceDE w:val="0"/>
        <w:autoSpaceDN w:val="0"/>
        <w:adjustRightInd w:val="0"/>
        <w:ind w:left="116"/>
        <w:rPr>
          <w:rFonts w:cs="Times New Roman"/>
          <w:sz w:val="20"/>
          <w:szCs w:val="20"/>
        </w:rPr>
      </w:pPr>
      <w:r w:rsidRPr="00FC77F6">
        <w:rPr>
          <w:rFonts w:cs="Times New Roman"/>
          <w:sz w:val="20"/>
          <w:szCs w:val="20"/>
        </w:rPr>
        <w:t xml:space="preserve">* </w:t>
      </w:r>
      <w:r w:rsidR="007C42CE" w:rsidRPr="00FC77F6">
        <w:rPr>
          <w:rFonts w:cs="Times New Roman"/>
          <w:sz w:val="20"/>
          <w:szCs w:val="20"/>
        </w:rPr>
        <w:t>Firmanavn og organisasjonsnummer må være i samsvar med firmaattest.</w:t>
      </w:r>
    </w:p>
    <w:p w14:paraId="2219F559" w14:textId="77777777" w:rsidR="00512F01" w:rsidRPr="00FC77F6" w:rsidRDefault="00512F01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cs="Times New Roman"/>
          <w:b/>
          <w:bCs/>
          <w:sz w:val="22"/>
        </w:rPr>
      </w:pPr>
    </w:p>
    <w:p w14:paraId="3E8A6003" w14:textId="77777777" w:rsidR="00A72C1B" w:rsidRPr="00FC77F6" w:rsidRDefault="00A72C1B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cs="Times New Roman"/>
          <w:b/>
          <w:bCs/>
          <w:sz w:val="22"/>
        </w:rPr>
      </w:pPr>
    </w:p>
    <w:p w14:paraId="58E61FC9" w14:textId="45A92DF1" w:rsidR="007C42CE" w:rsidRDefault="00994B08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cs="Times New Roman"/>
          <w:b/>
          <w:bCs/>
          <w:sz w:val="22"/>
        </w:rPr>
      </w:pPr>
      <w:r w:rsidRPr="00FC77F6">
        <w:rPr>
          <w:rFonts w:cs="Times New Roman"/>
          <w:b/>
          <w:bCs/>
          <w:sz w:val="22"/>
        </w:rPr>
        <w:t>Kontaktperson</w:t>
      </w:r>
      <w:r w:rsidR="00127037" w:rsidRPr="00FC77F6">
        <w:rPr>
          <w:rFonts w:cs="Times New Roman"/>
          <w:b/>
          <w:bCs/>
          <w:sz w:val="22"/>
        </w:rPr>
        <w:t xml:space="preserve"> for tilbudet:</w:t>
      </w:r>
    </w:p>
    <w:p w14:paraId="409D4432" w14:textId="77777777" w:rsidR="00FC77F6" w:rsidRPr="00FC77F6" w:rsidRDefault="00FC77F6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cs="Times New Roman"/>
          <w:b/>
          <w:bCs/>
          <w:sz w:val="22"/>
        </w:rPr>
      </w:pPr>
    </w:p>
    <w:tbl>
      <w:tblPr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2409"/>
        <w:gridCol w:w="1560"/>
        <w:gridCol w:w="3260"/>
      </w:tblGrid>
      <w:tr w:rsidR="00512F01" w:rsidRPr="00FC77F6" w14:paraId="0331E26C" w14:textId="77777777" w:rsidTr="00FC77F6">
        <w:trPr>
          <w:trHeight w:val="300"/>
        </w:trPr>
        <w:tc>
          <w:tcPr>
            <w:tcW w:w="2132" w:type="dxa"/>
            <w:vAlign w:val="center"/>
            <w:hideMark/>
          </w:tcPr>
          <w:p w14:paraId="0F5E54AA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Navn kontaktperson:</w:t>
            </w:r>
          </w:p>
        </w:tc>
        <w:tc>
          <w:tcPr>
            <w:tcW w:w="7229" w:type="dxa"/>
            <w:gridSpan w:val="3"/>
            <w:vAlign w:val="center"/>
            <w:hideMark/>
          </w:tcPr>
          <w:p w14:paraId="30E2ADCA" w14:textId="5A4187C0" w:rsidR="00512F01" w:rsidRPr="00FC77F6" w:rsidRDefault="00512F01" w:rsidP="00512F01">
            <w:pPr>
              <w:rPr>
                <w:rFonts w:eastAsia="Times New Roman" w:cs="Times New Roman"/>
                <w:bCs/>
                <w:color w:val="000000"/>
                <w:spacing w:val="-2"/>
                <w:sz w:val="22"/>
                <w:lang w:eastAsia="nb-NO"/>
              </w:rPr>
            </w:pPr>
          </w:p>
        </w:tc>
      </w:tr>
      <w:tr w:rsidR="00512F01" w:rsidRPr="00FC77F6" w14:paraId="734F88B5" w14:textId="77777777" w:rsidTr="00FC77F6">
        <w:trPr>
          <w:trHeight w:val="300"/>
        </w:trPr>
        <w:tc>
          <w:tcPr>
            <w:tcW w:w="2132" w:type="dxa"/>
            <w:vAlign w:val="center"/>
            <w:hideMark/>
          </w:tcPr>
          <w:p w14:paraId="2BC7FA04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Stilling/tittel:</w:t>
            </w:r>
          </w:p>
        </w:tc>
        <w:tc>
          <w:tcPr>
            <w:tcW w:w="7229" w:type="dxa"/>
            <w:gridSpan w:val="3"/>
            <w:vAlign w:val="center"/>
            <w:hideMark/>
          </w:tcPr>
          <w:p w14:paraId="31CF2873" w14:textId="1F01B9BA" w:rsidR="00512F01" w:rsidRPr="00FC77F6" w:rsidRDefault="00512F01" w:rsidP="00512F01">
            <w:pPr>
              <w:rPr>
                <w:rFonts w:eastAsia="Times New Roman" w:cs="Times New Roman"/>
                <w:bCs/>
                <w:color w:val="000000"/>
                <w:spacing w:val="-2"/>
                <w:sz w:val="22"/>
                <w:lang w:eastAsia="nb-NO"/>
              </w:rPr>
            </w:pPr>
          </w:p>
        </w:tc>
      </w:tr>
      <w:tr w:rsidR="001A7AF6" w:rsidRPr="00FC77F6" w14:paraId="710E4D95" w14:textId="77777777" w:rsidTr="00FC77F6">
        <w:trPr>
          <w:trHeight w:val="300"/>
        </w:trPr>
        <w:tc>
          <w:tcPr>
            <w:tcW w:w="2132" w:type="dxa"/>
            <w:vAlign w:val="center"/>
            <w:hideMark/>
          </w:tcPr>
          <w:p w14:paraId="4D3C8C27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Telefonnummer:</w:t>
            </w:r>
          </w:p>
        </w:tc>
        <w:tc>
          <w:tcPr>
            <w:tcW w:w="2409" w:type="dxa"/>
            <w:vAlign w:val="center"/>
            <w:hideMark/>
          </w:tcPr>
          <w:p w14:paraId="26D98C83" w14:textId="203EDA68" w:rsidR="00512F01" w:rsidRPr="00FC77F6" w:rsidRDefault="00512F01" w:rsidP="00512F01">
            <w:pPr>
              <w:rPr>
                <w:rFonts w:eastAsia="Times New Roman" w:cs="Times New Roman"/>
                <w:bCs/>
                <w:color w:val="000000"/>
                <w:spacing w:val="-2"/>
                <w:sz w:val="22"/>
                <w:lang w:eastAsia="nb-NO"/>
              </w:rPr>
            </w:pPr>
          </w:p>
        </w:tc>
        <w:tc>
          <w:tcPr>
            <w:tcW w:w="1560" w:type="dxa"/>
            <w:vAlign w:val="center"/>
            <w:hideMark/>
          </w:tcPr>
          <w:p w14:paraId="02F036FD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Mobilnummer:</w:t>
            </w:r>
          </w:p>
        </w:tc>
        <w:tc>
          <w:tcPr>
            <w:tcW w:w="3260" w:type="dxa"/>
            <w:vAlign w:val="center"/>
            <w:hideMark/>
          </w:tcPr>
          <w:p w14:paraId="547A40A1" w14:textId="6D0E578C" w:rsidR="00512F01" w:rsidRPr="00FC77F6" w:rsidRDefault="00512F01" w:rsidP="00512F01">
            <w:pPr>
              <w:rPr>
                <w:rFonts w:eastAsia="Times New Roman" w:cs="Times New Roman"/>
                <w:bCs/>
                <w:color w:val="000000"/>
                <w:spacing w:val="-2"/>
                <w:sz w:val="22"/>
                <w:lang w:eastAsia="nb-NO"/>
              </w:rPr>
            </w:pPr>
          </w:p>
        </w:tc>
      </w:tr>
      <w:tr w:rsidR="00512F01" w:rsidRPr="00FC77F6" w14:paraId="3A553F87" w14:textId="77777777" w:rsidTr="00FC77F6">
        <w:trPr>
          <w:trHeight w:val="300"/>
        </w:trPr>
        <w:tc>
          <w:tcPr>
            <w:tcW w:w="2132" w:type="dxa"/>
            <w:vAlign w:val="center"/>
            <w:hideMark/>
          </w:tcPr>
          <w:p w14:paraId="4CC34FF4" w14:textId="77777777" w:rsidR="00512F01" w:rsidRPr="00FC77F6" w:rsidRDefault="00512F01" w:rsidP="00512F01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E-postadresse:</w:t>
            </w:r>
          </w:p>
        </w:tc>
        <w:tc>
          <w:tcPr>
            <w:tcW w:w="7229" w:type="dxa"/>
            <w:gridSpan w:val="3"/>
            <w:vAlign w:val="center"/>
            <w:hideMark/>
          </w:tcPr>
          <w:p w14:paraId="7BDF232C" w14:textId="264D8659" w:rsidR="00512F01" w:rsidRPr="00FC77F6" w:rsidRDefault="00512F01" w:rsidP="00512F01">
            <w:pPr>
              <w:rPr>
                <w:rFonts w:eastAsia="Times New Roman" w:cs="Times New Roman"/>
                <w:bCs/>
                <w:color w:val="000000"/>
                <w:spacing w:val="-2"/>
                <w:sz w:val="22"/>
                <w:lang w:eastAsia="nb-NO"/>
              </w:rPr>
            </w:pPr>
          </w:p>
        </w:tc>
      </w:tr>
    </w:tbl>
    <w:p w14:paraId="7372F149" w14:textId="77777777" w:rsidR="00512F01" w:rsidRPr="00FC77F6" w:rsidRDefault="00512F01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50C94C7B" w14:textId="77777777" w:rsidR="00884DE2" w:rsidRDefault="00884DE2" w:rsidP="00884DE2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</w:p>
    <w:p w14:paraId="6A27484C" w14:textId="5DB48718" w:rsidR="0068311C" w:rsidRPr="00281CA6" w:rsidRDefault="00884DE2" w:rsidP="00281CA6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cs="Times New Roman"/>
          <w:b/>
          <w:bCs/>
          <w:spacing w:val="-2"/>
          <w:sz w:val="22"/>
        </w:rPr>
      </w:pPr>
      <w:r w:rsidRPr="00FC77F6">
        <w:rPr>
          <w:rFonts w:cs="Times New Roman"/>
          <w:b/>
          <w:bCs/>
          <w:spacing w:val="-2"/>
          <w:sz w:val="22"/>
        </w:rPr>
        <w:t>FULLMAKT</w:t>
      </w:r>
    </w:p>
    <w:p w14:paraId="025F1510" w14:textId="62F849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  <w:highlight w:val="cyan"/>
        </w:rPr>
      </w:pPr>
      <w:r w:rsidRPr="00FC77F6">
        <w:rPr>
          <w:rFonts w:cs="Times New Roman"/>
          <w:spacing w:val="-2"/>
          <w:sz w:val="22"/>
        </w:rPr>
        <w:t>Avtalen og tilbudet skal signeres av en person som har myndighet, enten ved fullmakt i kraft av stillingen eller ved delegert fullmakt.</w:t>
      </w:r>
    </w:p>
    <w:p w14:paraId="14B7A995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  <w:highlight w:val="cyan"/>
        </w:rPr>
      </w:pPr>
    </w:p>
    <w:p w14:paraId="64F17765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b/>
          <w:bCs/>
          <w:sz w:val="22"/>
        </w:rPr>
      </w:pPr>
      <w:r w:rsidRPr="00FC77F6">
        <w:rPr>
          <w:rFonts w:cs="Times New Roman"/>
          <w:b/>
          <w:bCs/>
          <w:sz w:val="22"/>
        </w:rPr>
        <w:t>Opplysninger om den som signerer tilbudet elektronisk ved levering:</w:t>
      </w:r>
    </w:p>
    <w:p w14:paraId="1E7E4C5D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b/>
          <w:bCs/>
          <w:sz w:val="22"/>
        </w:rPr>
      </w:pPr>
    </w:p>
    <w:tbl>
      <w:tblPr>
        <w:tblW w:w="936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402"/>
        <w:gridCol w:w="1559"/>
        <w:gridCol w:w="3501"/>
      </w:tblGrid>
      <w:tr w:rsidR="00884DE2" w:rsidRPr="00FC77F6" w14:paraId="43FDA9B3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6E444A1F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Navn: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4CDC8C42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18C1EFBF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75641D2D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Stilling/tittel: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1CC04FCB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684E68E9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6317336C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Telefonnummer:</w:t>
            </w:r>
          </w:p>
        </w:tc>
        <w:tc>
          <w:tcPr>
            <w:tcW w:w="2622" w:type="dxa"/>
            <w:vAlign w:val="center"/>
            <w:hideMark/>
          </w:tcPr>
          <w:p w14:paraId="0C1CA98D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  <w:t> </w:t>
            </w:r>
          </w:p>
        </w:tc>
        <w:tc>
          <w:tcPr>
            <w:tcW w:w="986" w:type="dxa"/>
            <w:vAlign w:val="center"/>
            <w:hideMark/>
          </w:tcPr>
          <w:p w14:paraId="42A14E9B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Mobilnummer:</w:t>
            </w:r>
          </w:p>
        </w:tc>
        <w:tc>
          <w:tcPr>
            <w:tcW w:w="3834" w:type="dxa"/>
            <w:vAlign w:val="center"/>
            <w:hideMark/>
          </w:tcPr>
          <w:p w14:paraId="4151559E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051ABE9F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231B9CAC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E-postadresse: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755626C8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  <w:t> </w:t>
            </w:r>
          </w:p>
        </w:tc>
      </w:tr>
      <w:tr w:rsidR="00884DE2" w:rsidRPr="00FC77F6" w14:paraId="24E2F1EC" w14:textId="77777777" w:rsidTr="00DB7C17">
        <w:trPr>
          <w:trHeight w:val="300"/>
        </w:trPr>
        <w:tc>
          <w:tcPr>
            <w:tcW w:w="1921" w:type="dxa"/>
            <w:vAlign w:val="center"/>
          </w:tcPr>
          <w:p w14:paraId="6E0F85E4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Fullmakt</w:t>
            </w:r>
          </w:p>
        </w:tc>
        <w:tc>
          <w:tcPr>
            <w:tcW w:w="7442" w:type="dxa"/>
            <w:gridSpan w:val="3"/>
          </w:tcPr>
          <w:p w14:paraId="64907B81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176681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77F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Fullmakt i kraft av stillingen</w:t>
            </w:r>
          </w:p>
          <w:p w14:paraId="15DEF17C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-30716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77F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Skriftlig fullmakt ligger ved</w:t>
            </w:r>
          </w:p>
        </w:tc>
      </w:tr>
    </w:tbl>
    <w:p w14:paraId="3167B657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72CAE5A5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6CD8D410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b/>
          <w:bCs/>
          <w:sz w:val="22"/>
        </w:rPr>
      </w:pPr>
      <w:r w:rsidRPr="00FC77F6">
        <w:rPr>
          <w:rFonts w:cs="Times New Roman"/>
          <w:b/>
          <w:bCs/>
          <w:sz w:val="22"/>
        </w:rPr>
        <w:t>Opplysninger om den som signerer avtalen:</w:t>
      </w:r>
    </w:p>
    <w:p w14:paraId="554C6405" w14:textId="77777777" w:rsidR="00884DE2" w:rsidRPr="00FC77F6" w:rsidRDefault="00884DE2" w:rsidP="00884DE2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b/>
          <w:bCs/>
          <w:sz w:val="22"/>
        </w:rPr>
      </w:pPr>
    </w:p>
    <w:tbl>
      <w:tblPr>
        <w:tblW w:w="936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402"/>
        <w:gridCol w:w="1559"/>
        <w:gridCol w:w="3501"/>
      </w:tblGrid>
      <w:tr w:rsidR="00884DE2" w:rsidRPr="00FC77F6" w14:paraId="2B37C780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6EA5F78B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Navn: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701686A1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2149E37C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15ED3A77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Stilling/tittel: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48E8AD37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254B9A13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2AA8D0FC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Telefonnummer:</w:t>
            </w:r>
          </w:p>
        </w:tc>
        <w:tc>
          <w:tcPr>
            <w:tcW w:w="2622" w:type="dxa"/>
            <w:vAlign w:val="center"/>
            <w:hideMark/>
          </w:tcPr>
          <w:p w14:paraId="29660B38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  <w:t> </w:t>
            </w:r>
          </w:p>
        </w:tc>
        <w:tc>
          <w:tcPr>
            <w:tcW w:w="986" w:type="dxa"/>
            <w:vAlign w:val="center"/>
            <w:hideMark/>
          </w:tcPr>
          <w:p w14:paraId="4AC93B9C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Mobilnummer:</w:t>
            </w:r>
          </w:p>
        </w:tc>
        <w:tc>
          <w:tcPr>
            <w:tcW w:w="3834" w:type="dxa"/>
            <w:vAlign w:val="center"/>
            <w:hideMark/>
          </w:tcPr>
          <w:p w14:paraId="2500A877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</w:p>
        </w:tc>
      </w:tr>
      <w:tr w:rsidR="00884DE2" w:rsidRPr="00FC77F6" w14:paraId="7726A07A" w14:textId="77777777" w:rsidTr="00DB7C17">
        <w:trPr>
          <w:trHeight w:val="300"/>
        </w:trPr>
        <w:tc>
          <w:tcPr>
            <w:tcW w:w="1921" w:type="dxa"/>
            <w:vAlign w:val="center"/>
            <w:hideMark/>
          </w:tcPr>
          <w:p w14:paraId="60629142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E-postadresse:</w:t>
            </w:r>
          </w:p>
        </w:tc>
        <w:tc>
          <w:tcPr>
            <w:tcW w:w="7442" w:type="dxa"/>
            <w:gridSpan w:val="3"/>
            <w:vAlign w:val="center"/>
            <w:hideMark/>
          </w:tcPr>
          <w:p w14:paraId="406B8052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  <w:t> </w:t>
            </w:r>
          </w:p>
        </w:tc>
      </w:tr>
      <w:tr w:rsidR="00884DE2" w:rsidRPr="00FC77F6" w14:paraId="38F256A4" w14:textId="77777777" w:rsidTr="00DB7C17">
        <w:trPr>
          <w:trHeight w:val="300"/>
        </w:trPr>
        <w:tc>
          <w:tcPr>
            <w:tcW w:w="1921" w:type="dxa"/>
            <w:vAlign w:val="center"/>
          </w:tcPr>
          <w:p w14:paraId="1FE76E98" w14:textId="77777777" w:rsidR="00884DE2" w:rsidRPr="00FC77F6" w:rsidRDefault="00884DE2" w:rsidP="00DB7C17">
            <w:pPr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color w:val="000000"/>
                <w:spacing w:val="-2"/>
                <w:sz w:val="22"/>
                <w:lang w:eastAsia="nb-NO"/>
              </w:rPr>
              <w:t>Fullmakt</w:t>
            </w:r>
          </w:p>
        </w:tc>
        <w:tc>
          <w:tcPr>
            <w:tcW w:w="7442" w:type="dxa"/>
            <w:gridSpan w:val="3"/>
          </w:tcPr>
          <w:p w14:paraId="0C8A83E1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-93119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77F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Fullmakt i kraft av stillingen</w:t>
            </w:r>
          </w:p>
          <w:p w14:paraId="38F20D3B" w14:textId="77777777" w:rsidR="00884DE2" w:rsidRPr="00FC77F6" w:rsidRDefault="00884DE2" w:rsidP="00DB7C17">
            <w:pPr>
              <w:rPr>
                <w:rFonts w:eastAsia="Times New Roman" w:cs="Times New Roman"/>
                <w:color w:val="000000"/>
                <w:spacing w:val="-2"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-139326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C77F6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Pr="00FC77F6">
              <w:rPr>
                <w:rFonts w:eastAsia="Times New Roman" w:cs="Times New Roman"/>
                <w:color w:val="000000"/>
                <w:sz w:val="22"/>
                <w:lang w:eastAsia="nb-NO"/>
              </w:rPr>
              <w:t xml:space="preserve"> Skriftlig fullmakt ligger ved</w:t>
            </w:r>
          </w:p>
        </w:tc>
      </w:tr>
    </w:tbl>
    <w:p w14:paraId="7DAD9D33" w14:textId="77777777" w:rsidR="00A72C1B" w:rsidRDefault="00A72C1B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38F9A09D" w14:textId="77777777" w:rsidR="00884DE2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456D7B6B" w14:textId="77777777" w:rsidR="00884DE2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57F43BF0" w14:textId="77777777" w:rsidR="00884DE2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1F602FDD" w14:textId="77777777" w:rsidR="00884DE2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7E6BBA3E" w14:textId="77777777" w:rsidR="00884DE2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4EF16240" w14:textId="77777777" w:rsidR="00884DE2" w:rsidRPr="00FC77F6" w:rsidRDefault="00884DE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22"/>
        </w:rPr>
      </w:pPr>
    </w:p>
    <w:p w14:paraId="1E66A5ED" w14:textId="5FB0EBDF" w:rsidR="0068311C" w:rsidRPr="00281CA6" w:rsidRDefault="00884DE2" w:rsidP="00281CA6">
      <w:pPr>
        <w:spacing w:after="60"/>
        <w:rPr>
          <w:rFonts w:cs="Times New Roman"/>
          <w:b/>
          <w:sz w:val="22"/>
        </w:rPr>
      </w:pPr>
      <w:r w:rsidRPr="00FC77F6">
        <w:rPr>
          <w:rFonts w:cs="Times New Roman"/>
          <w:b/>
          <w:sz w:val="22"/>
        </w:rPr>
        <w:lastRenderedPageBreak/>
        <w:t xml:space="preserve">FORBEHOLD </w:t>
      </w:r>
    </w:p>
    <w:p w14:paraId="6036FA19" w14:textId="2D5B30AA" w:rsidR="00884DE2" w:rsidRPr="00FC77F6" w:rsidRDefault="00884DE2" w:rsidP="00884DE2">
      <w:pPr>
        <w:spacing w:after="120"/>
        <w:rPr>
          <w:rFonts w:cs="Times New Roman"/>
          <w:sz w:val="22"/>
        </w:rPr>
      </w:pPr>
      <w:r w:rsidRPr="00FC77F6">
        <w:rPr>
          <w:rFonts w:cs="Times New Roman"/>
          <w:sz w:val="22"/>
        </w:rPr>
        <w:t>Oppdragsgiver gjør oppmerksom på at evt. forbehold kan medføre at tilbyder eller tilbudet avvises, se også konkurransegrunnlaget del I, pkt. 1.4.3.</w:t>
      </w:r>
    </w:p>
    <w:p w14:paraId="38257F01" w14:textId="77777777" w:rsidR="00884DE2" w:rsidRPr="00FC77F6" w:rsidRDefault="00884DE2" w:rsidP="00884DE2">
      <w:pPr>
        <w:ind w:left="360"/>
        <w:rPr>
          <w:rFonts w:cs="Times New Roman"/>
          <w:sz w:val="22"/>
        </w:rPr>
      </w:pPr>
    </w:p>
    <w:p w14:paraId="11860EC0" w14:textId="77777777" w:rsidR="00884DE2" w:rsidRPr="00FC77F6" w:rsidRDefault="00031C21" w:rsidP="00884DE2">
      <w:pPr>
        <w:ind w:left="360" w:hanging="360"/>
        <w:rPr>
          <w:rFonts w:cs="Times New Roman"/>
          <w:sz w:val="22"/>
        </w:rPr>
      </w:pPr>
      <w:sdt>
        <w:sdtPr>
          <w:rPr>
            <w:rFonts w:cs="Times New Roman"/>
            <w:sz w:val="22"/>
          </w:rPr>
          <w:id w:val="-1175951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DE2" w:rsidRPr="00FC77F6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84DE2" w:rsidRPr="00FC77F6">
        <w:rPr>
          <w:rFonts w:cs="Times New Roman"/>
          <w:sz w:val="22"/>
        </w:rPr>
        <w:tab/>
        <w:t>Vi har ingen forbehold i vårt tilbud.</w:t>
      </w:r>
    </w:p>
    <w:p w14:paraId="5EF096DE" w14:textId="77777777" w:rsidR="00884DE2" w:rsidRPr="00FC77F6" w:rsidRDefault="00031C21" w:rsidP="00884DE2">
      <w:pPr>
        <w:ind w:left="360" w:hanging="360"/>
        <w:rPr>
          <w:rFonts w:cs="Times New Roman"/>
          <w:sz w:val="22"/>
        </w:rPr>
      </w:pPr>
      <w:sdt>
        <w:sdtPr>
          <w:rPr>
            <w:rFonts w:cs="Times New Roman"/>
            <w:sz w:val="22"/>
          </w:rPr>
          <w:id w:val="2026135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DE2" w:rsidRPr="00FC77F6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84DE2" w:rsidRPr="00FC77F6">
        <w:rPr>
          <w:rFonts w:cs="Times New Roman"/>
          <w:sz w:val="22"/>
        </w:rPr>
        <w:tab/>
        <w:t>Vi har følgende forbehold (kort beskrivelse):</w:t>
      </w:r>
    </w:p>
    <w:p w14:paraId="4ED8A88D" w14:textId="77777777" w:rsidR="00884DE2" w:rsidRDefault="00884DE2" w:rsidP="00884DE2">
      <w:pPr>
        <w:ind w:left="360" w:hanging="360"/>
        <w:rPr>
          <w:rFonts w:cs="Times New Roman"/>
          <w:sz w:val="22"/>
        </w:rPr>
      </w:pPr>
    </w:p>
    <w:p w14:paraId="4C503095" w14:textId="362B8BD2" w:rsidR="0061339F" w:rsidRDefault="0061339F" w:rsidP="00884DE2">
      <w:pPr>
        <w:ind w:left="360" w:hanging="360"/>
        <w:rPr>
          <w:rFonts w:cs="Times New Roman"/>
          <w:b/>
          <w:bCs/>
          <w:sz w:val="22"/>
        </w:rPr>
      </w:pPr>
      <w:r w:rsidRPr="0061339F">
        <w:rPr>
          <w:rFonts w:cs="Times New Roman"/>
          <w:b/>
          <w:bCs/>
          <w:sz w:val="22"/>
        </w:rPr>
        <w:t>Kort beskrivelse av forbehold/avvik</w:t>
      </w:r>
      <w:r>
        <w:rPr>
          <w:rFonts w:cs="Times New Roman"/>
          <w:b/>
          <w:bCs/>
          <w:sz w:val="22"/>
        </w:rPr>
        <w:t>:</w:t>
      </w:r>
    </w:p>
    <w:p w14:paraId="6D18FF58" w14:textId="77777777" w:rsidR="0061339F" w:rsidRPr="0061339F" w:rsidRDefault="0061339F" w:rsidP="00884DE2">
      <w:pPr>
        <w:ind w:left="360" w:hanging="360"/>
        <w:rPr>
          <w:rFonts w:cs="Times New Roman"/>
          <w:b/>
          <w:bCs/>
          <w:sz w:val="22"/>
        </w:rPr>
      </w:pPr>
    </w:p>
    <w:tbl>
      <w:tblPr>
        <w:tblW w:w="9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54"/>
        <w:gridCol w:w="3122"/>
        <w:gridCol w:w="1723"/>
        <w:gridCol w:w="2044"/>
      </w:tblGrid>
      <w:tr w:rsidR="00884DE2" w:rsidRPr="00FC77F6" w14:paraId="2F1DB952" w14:textId="77777777" w:rsidTr="00DB7C17">
        <w:tc>
          <w:tcPr>
            <w:tcW w:w="2047" w:type="dxa"/>
            <w:shd w:val="clear" w:color="auto" w:fill="F2F2F2" w:themeFill="background1" w:themeFillShade="F2"/>
            <w:vAlign w:val="center"/>
          </w:tcPr>
          <w:p w14:paraId="68C70442" w14:textId="77777777" w:rsidR="00884DE2" w:rsidRPr="00FC77F6" w:rsidRDefault="00884DE2" w:rsidP="00DB7C17">
            <w:pPr>
              <w:rPr>
                <w:rFonts w:eastAsia="Times New Roman" w:cs="Times New Roman"/>
                <w:b/>
                <w:sz w:val="22"/>
                <w:lang w:val="nn-NO" w:eastAsia="nb-NO"/>
              </w:rPr>
            </w:pPr>
            <w:r w:rsidRPr="00FC77F6">
              <w:rPr>
                <w:rFonts w:eastAsia="Times New Roman" w:cs="Times New Roman"/>
                <w:b/>
                <w:sz w:val="22"/>
                <w:lang w:val="nn-NO" w:eastAsia="nb-NO"/>
              </w:rPr>
              <w:t xml:space="preserve">Referanse til  </w:t>
            </w:r>
          </w:p>
          <w:p w14:paraId="35FB4C6B" w14:textId="77777777" w:rsidR="00884DE2" w:rsidRPr="00FC77F6" w:rsidRDefault="00884DE2" w:rsidP="00DB7C17">
            <w:pPr>
              <w:rPr>
                <w:rFonts w:eastAsia="Times New Roman" w:cs="Times New Roman"/>
                <w:b/>
                <w:sz w:val="22"/>
                <w:lang w:val="nn-NO" w:eastAsia="nb-NO"/>
              </w:rPr>
            </w:pPr>
            <w:r w:rsidRPr="00FC77F6">
              <w:rPr>
                <w:rFonts w:eastAsia="Times New Roman" w:cs="Times New Roman"/>
                <w:b/>
                <w:sz w:val="22"/>
                <w:lang w:val="nn-NO" w:eastAsia="nb-NO"/>
              </w:rPr>
              <w:t>konkurransegrunnlaget</w:t>
            </w:r>
          </w:p>
        </w:tc>
        <w:tc>
          <w:tcPr>
            <w:tcW w:w="3377" w:type="dxa"/>
            <w:shd w:val="clear" w:color="auto" w:fill="F2F2F2" w:themeFill="background1" w:themeFillShade="F2"/>
            <w:vAlign w:val="center"/>
          </w:tcPr>
          <w:p w14:paraId="04AF62B1" w14:textId="7308CA40" w:rsidR="00884DE2" w:rsidRPr="00FC77F6" w:rsidRDefault="00884DE2" w:rsidP="00DB7C17">
            <w:pPr>
              <w:rPr>
                <w:rFonts w:eastAsia="Times New Roman" w:cs="Times New Roman"/>
                <w:b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sz w:val="22"/>
                <w:lang w:eastAsia="nb-NO"/>
              </w:rPr>
              <w:t>Beskrivelse av forbehold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5769CE28" w14:textId="77777777" w:rsidR="00884DE2" w:rsidRPr="00FC77F6" w:rsidRDefault="00884DE2" w:rsidP="00DB7C17">
            <w:pPr>
              <w:rPr>
                <w:rFonts w:eastAsia="Times New Roman" w:cs="Times New Roman"/>
                <w:b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sz w:val="22"/>
                <w:lang w:eastAsia="nb-NO"/>
              </w:rPr>
              <w:t>Årsak til forbehold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1116B4AB" w14:textId="77777777" w:rsidR="00884DE2" w:rsidRPr="00FC77F6" w:rsidRDefault="00884DE2" w:rsidP="00DB7C17">
            <w:pPr>
              <w:rPr>
                <w:rFonts w:eastAsia="Times New Roman" w:cs="Times New Roman"/>
                <w:b/>
                <w:sz w:val="22"/>
                <w:lang w:eastAsia="nb-NO"/>
              </w:rPr>
            </w:pPr>
            <w:r w:rsidRPr="00FC77F6">
              <w:rPr>
                <w:rFonts w:eastAsia="Times New Roman" w:cs="Times New Roman"/>
                <w:b/>
                <w:sz w:val="22"/>
                <w:lang w:eastAsia="nb-NO"/>
              </w:rPr>
              <w:t>Konsekvenser for ytelser, pris, risiko, fremdrift, m.m.</w:t>
            </w:r>
          </w:p>
        </w:tc>
      </w:tr>
      <w:tr w:rsidR="00884DE2" w:rsidRPr="00FC77F6" w14:paraId="72E14C7F" w14:textId="77777777" w:rsidTr="00DB7C17">
        <w:tc>
          <w:tcPr>
            <w:tcW w:w="2047" w:type="dxa"/>
            <w:vAlign w:val="center"/>
          </w:tcPr>
          <w:p w14:paraId="225B5748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25302C7D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44278E41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3C891B18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</w:tr>
      <w:tr w:rsidR="00884DE2" w:rsidRPr="00FC77F6" w14:paraId="4C949279" w14:textId="77777777" w:rsidTr="00DB7C17">
        <w:tc>
          <w:tcPr>
            <w:tcW w:w="2047" w:type="dxa"/>
            <w:vAlign w:val="center"/>
          </w:tcPr>
          <w:p w14:paraId="484089BD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6EF0FD2F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2E2DF900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34B63178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</w:tr>
      <w:tr w:rsidR="00884DE2" w:rsidRPr="00FC77F6" w14:paraId="439C2EB2" w14:textId="77777777" w:rsidTr="00DB7C17">
        <w:tc>
          <w:tcPr>
            <w:tcW w:w="2047" w:type="dxa"/>
            <w:vAlign w:val="center"/>
          </w:tcPr>
          <w:p w14:paraId="7AC4098A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4DAEEE50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4AF96494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5C9462B9" w14:textId="77777777" w:rsidR="00884DE2" w:rsidRPr="00FC77F6" w:rsidRDefault="00884DE2" w:rsidP="00DB7C17">
            <w:pPr>
              <w:rPr>
                <w:rFonts w:eastAsia="Times New Roman" w:cs="Times New Roman"/>
                <w:sz w:val="22"/>
                <w:lang w:eastAsia="nb-NO"/>
              </w:rPr>
            </w:pPr>
          </w:p>
        </w:tc>
      </w:tr>
    </w:tbl>
    <w:p w14:paraId="59B8342F" w14:textId="08F0F513" w:rsidR="00884DE2" w:rsidRPr="00FC77F6" w:rsidRDefault="00884DE2" w:rsidP="00884DE2">
      <w:pPr>
        <w:spacing w:after="120"/>
        <w:rPr>
          <w:rFonts w:cs="Times New Roman"/>
          <w:sz w:val="22"/>
        </w:rPr>
      </w:pPr>
      <w:r w:rsidRPr="00FC77F6">
        <w:rPr>
          <w:rFonts w:cs="Times New Roman"/>
          <w:sz w:val="22"/>
        </w:rPr>
        <w:br/>
      </w:r>
      <w:r w:rsidRPr="00FC77F6">
        <w:rPr>
          <w:rFonts w:cs="Times New Roman"/>
          <w:sz w:val="20"/>
          <w:szCs w:val="20"/>
        </w:rPr>
        <w:t xml:space="preserve">*Detaljert beskrivelse av forbehold </w:t>
      </w:r>
      <w:r w:rsidR="0061339F">
        <w:rPr>
          <w:rFonts w:cs="Times New Roman"/>
          <w:sz w:val="20"/>
          <w:szCs w:val="20"/>
        </w:rPr>
        <w:t xml:space="preserve">/avvik </w:t>
      </w:r>
      <w:r w:rsidRPr="00FC77F6">
        <w:rPr>
          <w:rFonts w:cs="Times New Roman"/>
          <w:sz w:val="20"/>
          <w:szCs w:val="20"/>
        </w:rPr>
        <w:t>skal vedlegges konkurransegrunnlaget del I, pkt. 1.4.3</w:t>
      </w:r>
    </w:p>
    <w:p w14:paraId="61B3A7BF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15F38E86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5511AFCB" w14:textId="7A2B8ECD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  <w:r w:rsidRPr="00884DE2">
        <w:rPr>
          <w:rFonts w:eastAsia="Times New Roman" w:cs="Times New Roman"/>
          <w:b/>
          <w:color w:val="000000"/>
          <w:sz w:val="22"/>
          <w:lang w:eastAsia="nb-NO"/>
        </w:rPr>
        <w:t>ERKLÆRING OG SIGNATUR</w:t>
      </w:r>
    </w:p>
    <w:p w14:paraId="54AEDC76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0A43FE21" w14:textId="34E329DF" w:rsidR="00884DE2" w:rsidRPr="00884DE2" w:rsidRDefault="00884DE2" w:rsidP="00884DE2">
      <w:pPr>
        <w:rPr>
          <w:rFonts w:eastAsia="Times New Roman" w:cs="Times New Roman"/>
          <w:bCs/>
          <w:color w:val="000000"/>
          <w:sz w:val="22"/>
          <w:lang w:eastAsia="nb-NO"/>
        </w:rPr>
      </w:pPr>
      <w:r w:rsidRPr="00884DE2">
        <w:rPr>
          <w:rFonts w:eastAsia="Times New Roman" w:cs="Times New Roman"/>
          <w:bCs/>
          <w:color w:val="000000"/>
          <w:sz w:val="22"/>
          <w:lang w:eastAsia="nb-NO"/>
        </w:rPr>
        <w:t xml:space="preserve">Vi gir med dette tilbud på </w:t>
      </w:r>
      <w:r w:rsidR="00031C21">
        <w:rPr>
          <w:rFonts w:eastAsia="Times New Roman" w:cs="Times New Roman"/>
          <w:bCs/>
          <w:color w:val="000000"/>
          <w:sz w:val="22"/>
          <w:lang w:eastAsia="nb-NO"/>
        </w:rPr>
        <w:t xml:space="preserve">Ny legevakt </w:t>
      </w:r>
    </w:p>
    <w:p w14:paraId="562CC087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45C4D0A5" w14:textId="77777777" w:rsidR="00884DE2" w:rsidRPr="00FC77F6" w:rsidRDefault="00031C21" w:rsidP="00884DE2">
      <w:pPr>
        <w:ind w:left="360" w:hanging="360"/>
        <w:rPr>
          <w:rFonts w:cs="Times New Roman"/>
          <w:sz w:val="22"/>
        </w:rPr>
      </w:pPr>
      <w:sdt>
        <w:sdtPr>
          <w:rPr>
            <w:rFonts w:cs="Times New Roman"/>
            <w:sz w:val="20"/>
            <w:szCs w:val="20"/>
          </w:r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DE2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884DE2" w:rsidRPr="001A7AF6">
        <w:rPr>
          <w:rFonts w:cs="Times New Roman"/>
          <w:sz w:val="20"/>
          <w:szCs w:val="20"/>
        </w:rPr>
        <w:t xml:space="preserve"> </w:t>
      </w:r>
      <w:r w:rsidR="00884DE2" w:rsidRPr="001A7AF6">
        <w:rPr>
          <w:rFonts w:cs="Times New Roman"/>
          <w:sz w:val="20"/>
          <w:szCs w:val="20"/>
        </w:rPr>
        <w:tab/>
      </w:r>
      <w:r w:rsidR="00884DE2" w:rsidRPr="00FC77F6">
        <w:rPr>
          <w:rFonts w:cs="Times New Roman"/>
          <w:sz w:val="22"/>
        </w:rPr>
        <w:t xml:space="preserve">Vi bekrefter at tilbudet er i overensstemmelse med konkurransegrunnlaget og tilhørende vedlegg. </w:t>
      </w:r>
    </w:p>
    <w:p w14:paraId="2A851F96" w14:textId="77777777" w:rsidR="00884DE2" w:rsidRPr="00FC77F6" w:rsidRDefault="00031C21" w:rsidP="00884DE2">
      <w:pPr>
        <w:ind w:left="360" w:hanging="360"/>
        <w:rPr>
          <w:rFonts w:cs="Times New Roman"/>
          <w:sz w:val="22"/>
        </w:rPr>
      </w:pPr>
      <w:sdt>
        <w:sdtPr>
          <w:rPr>
            <w:rFonts w:cs="Times New Roman"/>
            <w:sz w:val="22"/>
          </w:rPr>
          <w:id w:val="52637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DE2" w:rsidRPr="00FC77F6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84DE2" w:rsidRPr="00FC77F6">
        <w:rPr>
          <w:rFonts w:cs="Times New Roman"/>
          <w:sz w:val="22"/>
        </w:rPr>
        <w:tab/>
        <w:t>Vi aksepterer oppdragsgivers kontraktbetingelser for denne konkurransen.</w:t>
      </w:r>
    </w:p>
    <w:p w14:paraId="50198892" w14:textId="3D225DC8" w:rsidR="00884DE2" w:rsidRPr="00FC77F6" w:rsidRDefault="00031C21" w:rsidP="00884DE2">
      <w:pPr>
        <w:ind w:left="360" w:hanging="360"/>
        <w:rPr>
          <w:rFonts w:cs="Times New Roman"/>
          <w:sz w:val="22"/>
        </w:rPr>
      </w:pPr>
      <w:sdt>
        <w:sdtPr>
          <w:rPr>
            <w:rFonts w:cs="Times New Roman"/>
            <w:sz w:val="22"/>
          </w:rPr>
          <w:id w:val="-172235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DE2" w:rsidRPr="00FC77F6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84DE2" w:rsidRPr="00FC77F6">
        <w:rPr>
          <w:rFonts w:cs="Times New Roman"/>
          <w:sz w:val="22"/>
        </w:rPr>
        <w:tab/>
        <w:t>Vi vedstår vårt tilbud i</w:t>
      </w:r>
      <w:r>
        <w:rPr>
          <w:rFonts w:cs="Times New Roman"/>
          <w:sz w:val="22"/>
        </w:rPr>
        <w:t xml:space="preserve"> tre</w:t>
      </w:r>
      <w:r w:rsidR="00884DE2" w:rsidRPr="00FC77F6">
        <w:rPr>
          <w:rFonts w:cs="Times New Roman"/>
          <w:sz w:val="22"/>
        </w:rPr>
        <w:t xml:space="preserve"> måneder fra tilbudsfrist</w:t>
      </w:r>
    </w:p>
    <w:p w14:paraId="2512BA8C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2EDBEAA0" w14:textId="77777777" w:rsidR="00884DE2" w:rsidRDefault="00884DE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89"/>
        <w:gridCol w:w="7231"/>
      </w:tblGrid>
      <w:tr w:rsidR="00884DE2" w:rsidRPr="00BC1243" w14:paraId="48432411" w14:textId="77777777" w:rsidTr="00884DE2">
        <w:trPr>
          <w:cantSplit/>
        </w:trPr>
        <w:tc>
          <w:tcPr>
            <w:tcW w:w="1689" w:type="dxa"/>
          </w:tcPr>
          <w:p w14:paraId="46755589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884DE2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Sted og dato</w:t>
            </w:r>
          </w:p>
        </w:tc>
        <w:tc>
          <w:tcPr>
            <w:tcW w:w="7231" w:type="dxa"/>
          </w:tcPr>
          <w:p w14:paraId="1E5F4768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</w:p>
        </w:tc>
      </w:tr>
      <w:tr w:rsidR="00884DE2" w:rsidRPr="00BC1243" w14:paraId="299C4BAD" w14:textId="77777777" w:rsidTr="00884DE2">
        <w:trPr>
          <w:cantSplit/>
          <w:trHeight w:val="610"/>
        </w:trPr>
        <w:tc>
          <w:tcPr>
            <w:tcW w:w="1689" w:type="dxa"/>
          </w:tcPr>
          <w:p w14:paraId="52CB7E5C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884DE2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Underskrift*</w:t>
            </w:r>
          </w:p>
        </w:tc>
        <w:tc>
          <w:tcPr>
            <w:tcW w:w="7231" w:type="dxa"/>
          </w:tcPr>
          <w:p w14:paraId="63BB759F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</w:p>
        </w:tc>
      </w:tr>
      <w:tr w:rsidR="00884DE2" w:rsidRPr="00BC1243" w14:paraId="4B3A035B" w14:textId="77777777" w:rsidTr="00884DE2">
        <w:trPr>
          <w:cantSplit/>
          <w:trHeight w:val="610"/>
        </w:trPr>
        <w:tc>
          <w:tcPr>
            <w:tcW w:w="1689" w:type="dxa"/>
          </w:tcPr>
          <w:p w14:paraId="6C0FE970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  <w:r w:rsidRPr="00884DE2"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  <w:t>Stilling</w:t>
            </w:r>
          </w:p>
        </w:tc>
        <w:tc>
          <w:tcPr>
            <w:tcW w:w="7231" w:type="dxa"/>
          </w:tcPr>
          <w:p w14:paraId="397B535E" w14:textId="77777777" w:rsidR="00884DE2" w:rsidRPr="00884DE2" w:rsidRDefault="00884DE2" w:rsidP="00884DE2">
            <w:pPr>
              <w:rPr>
                <w:rFonts w:eastAsia="Times New Roman" w:cs="Times New Roman"/>
                <w:b/>
                <w:color w:val="000000"/>
                <w:sz w:val="22"/>
                <w:lang w:eastAsia="nb-NO"/>
              </w:rPr>
            </w:pPr>
          </w:p>
        </w:tc>
      </w:tr>
    </w:tbl>
    <w:p w14:paraId="44B47546" w14:textId="77777777" w:rsidR="00DD325F" w:rsidRDefault="00DD325F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</w:p>
    <w:p w14:paraId="5A03DFE9" w14:textId="77777777" w:rsidR="00DD325F" w:rsidRPr="00BC1243" w:rsidRDefault="00DD325F" w:rsidP="00DD325F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påkrevet, dersom forespørselen signeres elektronisk i KGV av en person med slik fullmakt.</w:t>
      </w:r>
    </w:p>
    <w:p w14:paraId="45351809" w14:textId="23B72934" w:rsidR="00ED1D22" w:rsidRPr="00FC77F6" w:rsidRDefault="00ED1D22" w:rsidP="00A72C1B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2"/>
        </w:rPr>
      </w:pPr>
      <w:r w:rsidRPr="00FC77F6">
        <w:rPr>
          <w:rFonts w:cs="Times New Roman"/>
          <w:spacing w:val="-2"/>
          <w:sz w:val="22"/>
        </w:rPr>
        <w:tab/>
      </w:r>
      <w:r w:rsidRPr="00FC77F6">
        <w:rPr>
          <w:rFonts w:cs="Times New Roman"/>
          <w:spacing w:val="-2"/>
          <w:sz w:val="22"/>
        </w:rPr>
        <w:tab/>
      </w:r>
    </w:p>
    <w:sectPr w:rsidR="00ED1D22" w:rsidRPr="00FC77F6" w:rsidSect="00512F01">
      <w:pgSz w:w="11910" w:h="16840"/>
      <w:pgMar w:top="1580" w:right="1680" w:bottom="280" w:left="13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E4C71" w14:textId="77777777" w:rsidR="00E745AB" w:rsidRDefault="00E745AB" w:rsidP="00060822">
      <w:r>
        <w:separator/>
      </w:r>
    </w:p>
  </w:endnote>
  <w:endnote w:type="continuationSeparator" w:id="0">
    <w:p w14:paraId="7F1407F6" w14:textId="77777777" w:rsidR="00E745AB" w:rsidRDefault="00E745AB" w:rsidP="0006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BCFAB" w14:textId="77777777" w:rsidR="00E745AB" w:rsidRDefault="00E745AB" w:rsidP="00060822">
      <w:r>
        <w:separator/>
      </w:r>
    </w:p>
  </w:footnote>
  <w:footnote w:type="continuationSeparator" w:id="0">
    <w:p w14:paraId="1AE0569C" w14:textId="77777777" w:rsidR="00E745AB" w:rsidRDefault="00E745AB" w:rsidP="00060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7191"/>
    <w:multiLevelType w:val="multilevel"/>
    <w:tmpl w:val="1FC0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87025B"/>
    <w:multiLevelType w:val="multilevel"/>
    <w:tmpl w:val="6E4E0D8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EA5340"/>
    <w:multiLevelType w:val="hybridMultilevel"/>
    <w:tmpl w:val="0B0AD7E8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6816430">
    <w:abstractNumId w:val="1"/>
  </w:num>
  <w:num w:numId="2" w16cid:durableId="331492111">
    <w:abstractNumId w:val="1"/>
  </w:num>
  <w:num w:numId="3" w16cid:durableId="2127237197">
    <w:abstractNumId w:val="1"/>
  </w:num>
  <w:num w:numId="4" w16cid:durableId="2126656965">
    <w:abstractNumId w:val="1"/>
  </w:num>
  <w:num w:numId="5" w16cid:durableId="1763799287">
    <w:abstractNumId w:val="1"/>
  </w:num>
  <w:num w:numId="6" w16cid:durableId="1420061887">
    <w:abstractNumId w:val="0"/>
  </w:num>
  <w:num w:numId="7" w16cid:durableId="1380086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C0"/>
    <w:rsid w:val="0002558E"/>
    <w:rsid w:val="00031C21"/>
    <w:rsid w:val="00060822"/>
    <w:rsid w:val="00127037"/>
    <w:rsid w:val="00141E94"/>
    <w:rsid w:val="00175A44"/>
    <w:rsid w:val="001A7AF6"/>
    <w:rsid w:val="00222BA2"/>
    <w:rsid w:val="00281CA6"/>
    <w:rsid w:val="002A3B32"/>
    <w:rsid w:val="00391F68"/>
    <w:rsid w:val="003C0566"/>
    <w:rsid w:val="00403E19"/>
    <w:rsid w:val="00450093"/>
    <w:rsid w:val="004828BE"/>
    <w:rsid w:val="00512F01"/>
    <w:rsid w:val="0052012B"/>
    <w:rsid w:val="00572F2F"/>
    <w:rsid w:val="0061339F"/>
    <w:rsid w:val="006679F0"/>
    <w:rsid w:val="0068311C"/>
    <w:rsid w:val="006B3EB2"/>
    <w:rsid w:val="006C3950"/>
    <w:rsid w:val="006D2E30"/>
    <w:rsid w:val="007C42CE"/>
    <w:rsid w:val="0084572B"/>
    <w:rsid w:val="00864005"/>
    <w:rsid w:val="008677F2"/>
    <w:rsid w:val="00876719"/>
    <w:rsid w:val="00884DE2"/>
    <w:rsid w:val="008A71FF"/>
    <w:rsid w:val="008C5D11"/>
    <w:rsid w:val="008F3FEF"/>
    <w:rsid w:val="00994B08"/>
    <w:rsid w:val="009C4420"/>
    <w:rsid w:val="00A237B9"/>
    <w:rsid w:val="00A360BF"/>
    <w:rsid w:val="00A72C1B"/>
    <w:rsid w:val="00D01E7B"/>
    <w:rsid w:val="00DD325F"/>
    <w:rsid w:val="00E445E4"/>
    <w:rsid w:val="00E745AB"/>
    <w:rsid w:val="00EA3D3B"/>
    <w:rsid w:val="00ED1D22"/>
    <w:rsid w:val="00F93DC0"/>
    <w:rsid w:val="00FC77F6"/>
    <w:rsid w:val="00FD7722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D849"/>
  <w15:chartTrackingRefBased/>
  <w15:docId w15:val="{747DC0B3-9738-41BA-B4FF-EEEC0943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7B9"/>
    <w:pPr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C3950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6C3950"/>
    <w:pPr>
      <w:numPr>
        <w:ilvl w:val="1"/>
        <w:numId w:val="6"/>
      </w:numPr>
      <w:spacing w:before="240"/>
      <w:ind w:left="862" w:hanging="578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C3950"/>
    <w:pPr>
      <w:keepNext/>
      <w:keepLines/>
      <w:numPr>
        <w:ilvl w:val="2"/>
        <w:numId w:val="5"/>
      </w:numPr>
      <w:spacing w:before="40"/>
      <w:outlineLvl w:val="2"/>
    </w:pPr>
    <w:rPr>
      <w:rFonts w:eastAsiaTheme="majorEastAsia" w:cstheme="majorBidi"/>
      <w:b/>
      <w:i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C3950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C3950"/>
    <w:rPr>
      <w:rFonts w:ascii="Times New Roman" w:hAnsi="Times New Roman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C3950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Brdtekst">
    <w:name w:val="Body Text"/>
    <w:basedOn w:val="Normal"/>
    <w:link w:val="BrdtekstTegn"/>
    <w:uiPriority w:val="1"/>
    <w:qFormat/>
    <w:rsid w:val="00512F01"/>
    <w:pPr>
      <w:autoSpaceDE w:val="0"/>
      <w:autoSpaceDN w:val="0"/>
      <w:adjustRightInd w:val="0"/>
      <w:ind w:left="116"/>
    </w:pPr>
    <w:rPr>
      <w:rFonts w:ascii="Arial" w:hAnsi="Arial" w:cs="Arial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uiPriority w:val="1"/>
    <w:rsid w:val="00512F01"/>
    <w:rPr>
      <w:rFonts w:ascii="Arial" w:hAnsi="Arial" w:cs="Arial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512F01"/>
    <w:pPr>
      <w:autoSpaceDE w:val="0"/>
      <w:autoSpaceDN w:val="0"/>
      <w:adjustRightInd w:val="0"/>
      <w:spacing w:line="225" w:lineRule="exact"/>
      <w:ind w:left="39"/>
    </w:pPr>
    <w:rPr>
      <w:rFonts w:ascii="Calibri" w:hAnsi="Calibri" w:cs="Calibri"/>
      <w:b/>
      <w:bCs/>
      <w:sz w:val="22"/>
    </w:rPr>
  </w:style>
  <w:style w:type="character" w:customStyle="1" w:styleId="TittelTegn">
    <w:name w:val="Tittel Tegn"/>
    <w:basedOn w:val="Standardskriftforavsnitt"/>
    <w:link w:val="Tittel"/>
    <w:uiPriority w:val="1"/>
    <w:rsid w:val="00512F01"/>
    <w:rPr>
      <w:rFonts w:ascii="Calibri" w:hAnsi="Calibri" w:cs="Calibri"/>
      <w:b/>
      <w:bCs/>
    </w:rPr>
  </w:style>
  <w:style w:type="paragraph" w:customStyle="1" w:styleId="TableParagraph">
    <w:name w:val="Table Paragraph"/>
    <w:basedOn w:val="Normal"/>
    <w:uiPriority w:val="1"/>
    <w:qFormat/>
    <w:rsid w:val="00512F01"/>
    <w:pPr>
      <w:autoSpaceDE w:val="0"/>
      <w:autoSpaceDN w:val="0"/>
      <w:adjustRightInd w:val="0"/>
      <w:spacing w:before="114"/>
      <w:ind w:left="107"/>
    </w:pPr>
    <w:rPr>
      <w:rFonts w:ascii="Calibri" w:hAnsi="Calibri" w:cs="Calibri"/>
      <w:szCs w:val="24"/>
    </w:rPr>
  </w:style>
  <w:style w:type="character" w:styleId="Plassholdertekst">
    <w:name w:val="Placeholder Text"/>
    <w:basedOn w:val="Standardskriftforavsnitt"/>
    <w:uiPriority w:val="99"/>
    <w:semiHidden/>
    <w:rsid w:val="00994B08"/>
    <w:rPr>
      <w:color w:val="808080"/>
    </w:rPr>
  </w:style>
  <w:style w:type="paragraph" w:styleId="Topptekst">
    <w:name w:val="header"/>
    <w:basedOn w:val="Normal"/>
    <w:link w:val="Topp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60822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60822"/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1"/>
    <w:rsid w:val="0088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e.mortensen\Downloads\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 xsi:nil="true"/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2F2EB-A47A-4097-B362-0DC9B3DC4E33}">
  <ds:schemaRefs>
    <ds:schemaRef ds:uri="http://schemas.microsoft.com/office/2006/metadata/properties"/>
    <ds:schemaRef ds:uri="http://schemas.microsoft.com/office/infopath/2007/PartnerControls"/>
    <ds:schemaRef ds:uri="d014a117-24c0-4869-ad83-fe9d68100835"/>
    <ds:schemaRef ds:uri="31e0627b-1548-4cfa-b4eb-4706b8fc002d"/>
    <ds:schemaRef ds:uri="f873a352-9ed6-43c4-8c28-3006b52c12ba"/>
    <ds:schemaRef ds:uri="c4dbabd9-eaa5-4320-9a8b-e1f60d0c4b41"/>
  </ds:schemaRefs>
</ds:datastoreItem>
</file>

<file path=customXml/itemProps2.xml><?xml version="1.0" encoding="utf-8"?>
<ds:datastoreItem xmlns:ds="http://schemas.openxmlformats.org/officeDocument/2006/customXml" ds:itemID="{B3E2BA70-F9D1-46CE-92D3-F093DF1E0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EC96A-229A-4690-803A-34B929B00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babd9-eaa5-4320-9a8b-e1f60d0c4b41"/>
    <ds:schemaRef ds:uri="f873a352-9ed6-43c4-8c28-3006b52c12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Tilbudsbrev</Template>
  <TotalTime>32</TotalTime>
  <Pages>2</Pages>
  <Words>324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Mortensen</dc:creator>
  <cp:keywords/>
  <dc:description/>
  <cp:lastModifiedBy>Jan Harald Fredheim</cp:lastModifiedBy>
  <cp:revision>26</cp:revision>
  <dcterms:created xsi:type="dcterms:W3CDTF">2024-02-05T15:28:00Z</dcterms:created>
  <dcterms:modified xsi:type="dcterms:W3CDTF">2026-02-20T08:31:00Z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</Properties>
</file>